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A779F9" w:rsidRDefault="00A779F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Student A</w:t>
      </w:r>
      <w:r w:rsidR="00033FDD">
        <w:rPr>
          <w:rFonts w:ascii="Times New Roman" w:hAnsi="Times New Roman"/>
          <w:b/>
          <w:sz w:val="28"/>
          <w:szCs w:val="28"/>
        </w:rPr>
        <w:t>ctivity</w:t>
      </w:r>
      <w:r>
        <w:rPr>
          <w:rFonts w:ascii="Times New Roman" w:hAnsi="Times New Roman"/>
          <w:b/>
          <w:sz w:val="28"/>
          <w:szCs w:val="28"/>
        </w:rPr>
        <w:t xml:space="preserve"> 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400C87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575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E307D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Weather </w:t>
            </w:r>
            <w:r w:rsidR="00400C8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Page 13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</w:t>
            </w:r>
            <w:r w:rsidR="004E307D">
              <w:rPr>
                <w:rFonts w:ascii="Times New Roman" w:hAnsi="Times New Roman"/>
              </w:rPr>
              <w:t xml:space="preserve"> # 1</w:t>
            </w:r>
            <w:r>
              <w:rPr>
                <w:rFonts w:ascii="Times New Roman" w:hAnsi="Times New Roman"/>
              </w:rPr>
              <w:t xml:space="preserve"> Track </w:t>
            </w:r>
            <w:r w:rsidR="004E307D">
              <w:rPr>
                <w:rFonts w:ascii="Times New Roman" w:hAnsi="Times New Roman"/>
              </w:rPr>
              <w:t>10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70"/>
        </w:trPr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E307D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Emergencies and Natural Disasters  Page 145</w:t>
            </w:r>
          </w:p>
          <w:p w:rsidR="00400C87" w:rsidRPr="003F7FF5" w:rsidRDefault="004E307D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 3</w:t>
            </w:r>
            <w:r w:rsidR="00400C87" w:rsidRPr="003F7FF5">
              <w:rPr>
                <w:rFonts w:ascii="Times New Roman" w:hAnsi="Times New Roman"/>
              </w:rPr>
              <w:t xml:space="preserve">: Track </w:t>
            </w: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E307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High Beginning Workbook Page</w:t>
            </w:r>
            <w:r w:rsidR="004E307D">
              <w:rPr>
                <w:rFonts w:ascii="Times New Roman" w:hAnsi="Times New Roman"/>
              </w:rPr>
              <w:t>s 13, 145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Low Intermediate Workbook Page </w:t>
            </w:r>
            <w:r w:rsidR="004E307D">
              <w:rPr>
                <w:rFonts w:ascii="Times New Roman" w:hAnsi="Times New Roman"/>
              </w:rPr>
              <w:t>13, 145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075E73">
        <w:trPr>
          <w:trHeight w:val="638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3F7FF5" w:rsidRPr="003F7FF5" w:rsidRDefault="003F7FF5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First English Course</w:t>
            </w:r>
          </w:p>
          <w:p w:rsidR="00DD3F54" w:rsidRPr="003F7FF5" w:rsidRDefault="003F7FF5" w:rsidP="004E307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Unit 2</w:t>
            </w:r>
            <w:r w:rsidR="004E307D">
              <w:rPr>
                <w:rFonts w:ascii="Times New Roman" w:hAnsi="Times New Roman"/>
              </w:rPr>
              <w:t>0: Recreation and Weather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E307D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26 What are you doing tomorrow? (Future)</w:t>
            </w:r>
          </w:p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E307D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27 I’m going to… (Future)</w:t>
            </w:r>
          </w:p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7616F5" w:rsidRDefault="00DD3F54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D3F54" w:rsidRDefault="00DD3F54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DE1956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Are Tornadoes?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E1956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Are Tornadoes?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DE1956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Check Your Knowledge – What Are Tornadoes?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07D" w:rsidRDefault="004E307D" w:rsidP="00814CB4">
      <w:r>
        <w:separator/>
      </w:r>
    </w:p>
  </w:endnote>
  <w:endnote w:type="continuationSeparator" w:id="1">
    <w:p w:rsidR="004E307D" w:rsidRDefault="004E307D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07D" w:rsidRDefault="004E307D" w:rsidP="00814CB4">
      <w:r>
        <w:separator/>
      </w:r>
    </w:p>
  </w:footnote>
  <w:footnote w:type="continuationSeparator" w:id="1">
    <w:p w:rsidR="004E307D" w:rsidRDefault="004E307D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4E307D">
      <w:rPr>
        <w:rFonts w:ascii="Times New Roman" w:hAnsi="Times New Roman"/>
        <w:color w:val="4F6228" w:themeColor="accent3" w:themeShade="80"/>
        <w:sz w:val="32"/>
        <w:szCs w:val="32"/>
      </w:rPr>
      <w:t>9 Weather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403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E1956"/>
    <w:rsid w:val="00010663"/>
    <w:rsid w:val="000146BD"/>
    <w:rsid w:val="0001591B"/>
    <w:rsid w:val="00026809"/>
    <w:rsid w:val="00033FDD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B0A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307D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D69EC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33ED7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C5E6F"/>
    <w:rsid w:val="009D5D07"/>
    <w:rsid w:val="009E6112"/>
    <w:rsid w:val="00A00C00"/>
    <w:rsid w:val="00A06F55"/>
    <w:rsid w:val="00A07CA9"/>
    <w:rsid w:val="00A17D21"/>
    <w:rsid w:val="00A46564"/>
    <w:rsid w:val="00A51BAE"/>
    <w:rsid w:val="00A55E22"/>
    <w:rsid w:val="00A61E9D"/>
    <w:rsid w:val="00A779F9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1956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activity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activity chart</Template>
  <TotalTime>13</TotalTime>
  <Pages>1</Pages>
  <Words>113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2009-05-20T21:42:00Z</cp:lastPrinted>
  <dcterms:created xsi:type="dcterms:W3CDTF">2009-06-01T02:42:00Z</dcterms:created>
  <dcterms:modified xsi:type="dcterms:W3CDTF">2009-06-01T02:55:00Z</dcterms:modified>
</cp:coreProperties>
</file>